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A71EB" w:rsidRPr="006053F9" w:rsidRDefault="00DA71EB">
      <w:pPr>
        <w:jc w:val="center"/>
        <w:rPr>
          <w:rFonts w:ascii="方正小标宋简体" w:eastAsia="方正小标宋简体"/>
          <w:sz w:val="44"/>
          <w:szCs w:val="44"/>
        </w:rPr>
      </w:pPr>
      <w:r w:rsidRPr="006053F9">
        <w:rPr>
          <w:rFonts w:ascii="方正小标宋简体" w:eastAsia="方正小标宋简体" w:hint="eastAsia"/>
          <w:sz w:val="44"/>
          <w:szCs w:val="44"/>
        </w:rPr>
        <w:t>西安经开第一幼儿园</w:t>
      </w:r>
      <w:r>
        <w:rPr>
          <w:rFonts w:ascii="方正小标宋简体" w:eastAsia="方正小标宋简体" w:hint="eastAsia"/>
          <w:sz w:val="44"/>
          <w:szCs w:val="44"/>
        </w:rPr>
        <w:t>简介</w:t>
      </w:r>
    </w:p>
    <w:p w:rsidR="00DA71EB" w:rsidRPr="003365C8" w:rsidRDefault="00DA71EB">
      <w:pPr>
        <w:jc w:val="center"/>
        <w:rPr>
          <w:rFonts w:ascii="仿宋_GB2312" w:eastAsia="仿宋_GB2312"/>
          <w:b/>
          <w:sz w:val="32"/>
          <w:szCs w:val="32"/>
        </w:rPr>
      </w:pPr>
    </w:p>
    <w:p w:rsidR="00DA71EB" w:rsidRDefault="00DA71EB" w:rsidP="00F0475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西安</w:t>
      </w:r>
      <w:r w:rsidRPr="003365C8">
        <w:rPr>
          <w:rFonts w:ascii="仿宋_GB2312" w:eastAsia="仿宋_GB2312" w:hint="eastAsia"/>
          <w:sz w:val="32"/>
          <w:szCs w:val="32"/>
        </w:rPr>
        <w:t>经开第一幼儿园是由西安经济技术</w:t>
      </w:r>
      <w:r>
        <w:rPr>
          <w:rFonts w:ascii="仿宋_GB2312" w:eastAsia="仿宋_GB2312" w:hint="eastAsia"/>
          <w:sz w:val="32"/>
          <w:szCs w:val="32"/>
        </w:rPr>
        <w:t>开发</w:t>
      </w:r>
      <w:r w:rsidRPr="003365C8">
        <w:rPr>
          <w:rFonts w:ascii="仿宋_GB2312" w:eastAsia="仿宋_GB2312" w:hint="eastAsia"/>
          <w:sz w:val="32"/>
          <w:szCs w:val="32"/>
        </w:rPr>
        <w:t>区管委会投资建设</w:t>
      </w:r>
      <w:r>
        <w:rPr>
          <w:rFonts w:ascii="仿宋_GB2312" w:eastAsia="仿宋_GB2312" w:hint="eastAsia"/>
          <w:sz w:val="32"/>
          <w:szCs w:val="32"/>
        </w:rPr>
        <w:t>、管理</w:t>
      </w:r>
      <w:r w:rsidRPr="003365C8">
        <w:rPr>
          <w:rFonts w:ascii="仿宋_GB2312" w:eastAsia="仿宋_GB2312" w:hint="eastAsia"/>
          <w:sz w:val="32"/>
          <w:szCs w:val="32"/>
        </w:rPr>
        <w:t>的一所全日制公办幼儿园。</w:t>
      </w:r>
    </w:p>
    <w:p w:rsidR="00DA71EB" w:rsidRPr="003365C8" w:rsidRDefault="00DA71EB" w:rsidP="00F0475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365C8">
        <w:rPr>
          <w:rFonts w:ascii="仿宋_GB2312" w:eastAsia="仿宋_GB2312" w:hint="eastAsia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位于</w:t>
      </w:r>
      <w:r w:rsidRPr="003365C8">
        <w:rPr>
          <w:rFonts w:ascii="仿宋_GB2312" w:eastAsia="仿宋_GB2312" w:hint="eastAsia"/>
          <w:sz w:val="32"/>
          <w:szCs w:val="32"/>
        </w:rPr>
        <w:t>草滩园区</w:t>
      </w:r>
      <w:r>
        <w:rPr>
          <w:rFonts w:ascii="仿宋_GB2312" w:eastAsia="仿宋_GB2312" w:hint="eastAsia"/>
          <w:sz w:val="32"/>
          <w:szCs w:val="32"/>
        </w:rPr>
        <w:t>，</w:t>
      </w:r>
      <w:r w:rsidRPr="003365C8">
        <w:rPr>
          <w:rFonts w:ascii="仿宋_GB2312" w:eastAsia="仿宋_GB2312" w:hint="eastAsia"/>
          <w:sz w:val="32"/>
          <w:szCs w:val="32"/>
        </w:rPr>
        <w:t>建筑面积</w:t>
      </w:r>
      <w:r>
        <w:rPr>
          <w:rFonts w:ascii="仿宋_GB2312" w:eastAsia="仿宋_GB2312" w:hint="eastAsia"/>
          <w:sz w:val="32"/>
          <w:szCs w:val="32"/>
        </w:rPr>
        <w:t>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100"/>
        </w:smartTagPr>
        <w:r w:rsidRPr="00F0475D">
          <w:rPr>
            <w:rFonts w:eastAsia="仿宋_GB2312"/>
            <w:sz w:val="32"/>
            <w:szCs w:val="32"/>
          </w:rPr>
          <w:t>3100</w:t>
        </w:r>
        <w:r w:rsidRPr="003365C8">
          <w:rPr>
            <w:rFonts w:ascii="仿宋_GB2312" w:eastAsia="仿宋_GB2312" w:hint="eastAsia"/>
            <w:sz w:val="32"/>
            <w:szCs w:val="32"/>
          </w:rPr>
          <w:t>平方米</w:t>
        </w:r>
      </w:smartTag>
      <w:r w:rsidRPr="003365C8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规划</w:t>
      </w:r>
      <w:r w:rsidRPr="00F0475D">
        <w:rPr>
          <w:rFonts w:eastAsia="仿宋_GB2312"/>
          <w:sz w:val="32"/>
          <w:szCs w:val="32"/>
        </w:rPr>
        <w:t>9</w:t>
      </w:r>
      <w:r w:rsidRPr="003365C8">
        <w:rPr>
          <w:rFonts w:ascii="仿宋_GB2312" w:eastAsia="仿宋_GB2312" w:hint="eastAsia"/>
          <w:sz w:val="32"/>
          <w:szCs w:val="32"/>
        </w:rPr>
        <w:t>个教学班，</w:t>
      </w:r>
      <w:r>
        <w:rPr>
          <w:rFonts w:ascii="仿宋_GB2312" w:eastAsia="仿宋_GB2312" w:hint="eastAsia"/>
          <w:sz w:val="32"/>
          <w:szCs w:val="32"/>
        </w:rPr>
        <w:t>可容纳</w:t>
      </w:r>
      <w:r w:rsidRPr="00F0475D">
        <w:rPr>
          <w:rFonts w:eastAsia="仿宋_GB2312"/>
          <w:sz w:val="32"/>
          <w:szCs w:val="32"/>
        </w:rPr>
        <w:t>270</w:t>
      </w:r>
      <w:r>
        <w:rPr>
          <w:rFonts w:ascii="仿宋_GB2312" w:eastAsia="仿宋_GB2312" w:hint="eastAsia"/>
          <w:sz w:val="32"/>
          <w:szCs w:val="32"/>
        </w:rPr>
        <w:t>名幼儿。幼儿园</w:t>
      </w:r>
      <w:r w:rsidRPr="003365C8">
        <w:rPr>
          <w:rFonts w:ascii="仿宋_GB2312" w:eastAsia="仿宋_GB2312" w:hint="eastAsia"/>
          <w:sz w:val="32"/>
          <w:szCs w:val="32"/>
        </w:rPr>
        <w:t>环境优美，教育教学设施一流，</w:t>
      </w:r>
      <w:r>
        <w:rPr>
          <w:rFonts w:ascii="仿宋_GB2312" w:eastAsia="仿宋_GB2312" w:hint="eastAsia"/>
          <w:sz w:val="32"/>
          <w:szCs w:val="32"/>
        </w:rPr>
        <w:t>预计</w:t>
      </w:r>
      <w:r w:rsidRPr="00F0475D">
        <w:rPr>
          <w:rFonts w:eastAsia="仿宋_GB2312"/>
          <w:sz w:val="32"/>
          <w:szCs w:val="32"/>
        </w:rPr>
        <w:t>2016</w:t>
      </w:r>
      <w:r w:rsidRPr="003365C8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秋季</w:t>
      </w:r>
      <w:r w:rsidRPr="003365C8">
        <w:rPr>
          <w:rFonts w:ascii="仿宋_GB2312" w:eastAsia="仿宋_GB2312" w:hint="eastAsia"/>
          <w:sz w:val="32"/>
          <w:szCs w:val="32"/>
        </w:rPr>
        <w:t>招生开学。</w:t>
      </w:r>
    </w:p>
    <w:p w:rsidR="00DA71EB" w:rsidRDefault="00DA71EB" w:rsidP="00F0475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DA71EB" w:rsidRPr="003365C8" w:rsidRDefault="00DA71EB" w:rsidP="00F0475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365C8">
        <w:rPr>
          <w:rFonts w:ascii="仿宋_GB2312" w:eastAsia="仿宋_GB2312" w:hint="eastAsia"/>
          <w:sz w:val="32"/>
          <w:szCs w:val="32"/>
        </w:rPr>
        <w:t>地</w:t>
      </w:r>
      <w:r>
        <w:rPr>
          <w:rFonts w:ascii="仿宋_GB2312" w:eastAsia="仿宋_GB2312"/>
          <w:sz w:val="32"/>
          <w:szCs w:val="32"/>
        </w:rPr>
        <w:t xml:space="preserve">    </w:t>
      </w:r>
      <w:r w:rsidRPr="003365C8">
        <w:rPr>
          <w:rFonts w:ascii="仿宋_GB2312" w:eastAsia="仿宋_GB2312" w:hint="eastAsia"/>
          <w:sz w:val="32"/>
          <w:szCs w:val="32"/>
        </w:rPr>
        <w:t>址：</w:t>
      </w:r>
      <w:r>
        <w:rPr>
          <w:rFonts w:ascii="仿宋_GB2312" w:eastAsia="仿宋_GB2312"/>
          <w:sz w:val="32"/>
          <w:szCs w:val="32"/>
        </w:rPr>
        <w:t xml:space="preserve"> </w:t>
      </w:r>
      <w:r w:rsidRPr="003365C8">
        <w:rPr>
          <w:rFonts w:ascii="仿宋_GB2312" w:eastAsia="仿宋_GB2312" w:hint="eastAsia"/>
          <w:sz w:val="32"/>
          <w:szCs w:val="32"/>
        </w:rPr>
        <w:t>草滩园区尚稷路以南，草滩八路以东</w:t>
      </w:r>
    </w:p>
    <w:p w:rsidR="00DA71EB" w:rsidRDefault="00DA71EB" w:rsidP="00F0475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系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人：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石老师、张老师</w:t>
      </w:r>
    </w:p>
    <w:p w:rsidR="00DA71EB" w:rsidRDefault="00DA71EB" w:rsidP="00F0475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/>
          <w:sz w:val="32"/>
          <w:szCs w:val="32"/>
        </w:rPr>
        <w:t xml:space="preserve"> </w:t>
      </w:r>
      <w:r w:rsidRPr="00F0475D">
        <w:rPr>
          <w:rFonts w:eastAsia="仿宋_GB2312"/>
          <w:sz w:val="32"/>
          <w:szCs w:val="32"/>
        </w:rPr>
        <w:t>029--86189928</w:t>
      </w:r>
    </w:p>
    <w:p w:rsidR="00DA71EB" w:rsidRPr="003365C8" w:rsidRDefault="00DA71EB" w:rsidP="00F0475D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365C8">
        <w:rPr>
          <w:rFonts w:ascii="仿宋_GB2312" w:eastAsia="仿宋_GB2312"/>
          <w:sz w:val="32"/>
          <w:szCs w:val="32"/>
        </w:rPr>
        <w:t xml:space="preserve">  </w:t>
      </w:r>
    </w:p>
    <w:p w:rsidR="00DA71EB" w:rsidRPr="003365C8" w:rsidRDefault="00DA71EB">
      <w:pPr>
        <w:rPr>
          <w:rFonts w:ascii="仿宋_GB2312" w:eastAsia="仿宋_GB2312"/>
          <w:sz w:val="32"/>
          <w:szCs w:val="32"/>
        </w:rPr>
      </w:pPr>
    </w:p>
    <w:p w:rsidR="00DA71EB" w:rsidRPr="003365C8" w:rsidRDefault="00DA71EB">
      <w:pPr>
        <w:rPr>
          <w:rFonts w:ascii="仿宋_GB2312" w:eastAsia="仿宋_GB2312"/>
          <w:sz w:val="32"/>
          <w:szCs w:val="32"/>
        </w:rPr>
      </w:pPr>
      <w:r w:rsidRPr="003365C8">
        <w:rPr>
          <w:rFonts w:ascii="仿宋_GB2312" w:eastAsia="仿宋_GB2312"/>
          <w:sz w:val="32"/>
          <w:szCs w:val="32"/>
        </w:rPr>
        <w:t xml:space="preserve">                   </w:t>
      </w:r>
    </w:p>
    <w:sectPr w:rsidR="00DA71EB" w:rsidRPr="003365C8" w:rsidSect="00C83B2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EB" w:rsidRDefault="00DA71EB" w:rsidP="006063BF">
      <w:r>
        <w:separator/>
      </w:r>
    </w:p>
  </w:endnote>
  <w:endnote w:type="continuationSeparator" w:id="0">
    <w:p w:rsidR="00DA71EB" w:rsidRDefault="00DA71EB" w:rsidP="00606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EB" w:rsidRDefault="00DA71EB" w:rsidP="006063BF">
      <w:r>
        <w:separator/>
      </w:r>
    </w:p>
  </w:footnote>
  <w:footnote w:type="continuationSeparator" w:id="0">
    <w:p w:rsidR="00DA71EB" w:rsidRDefault="00DA71EB" w:rsidP="006063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B28"/>
    <w:rsid w:val="00077BD3"/>
    <w:rsid w:val="000B584C"/>
    <w:rsid w:val="00114C0D"/>
    <w:rsid w:val="001950AB"/>
    <w:rsid w:val="001C580F"/>
    <w:rsid w:val="0027294E"/>
    <w:rsid w:val="002A3FB3"/>
    <w:rsid w:val="003078DD"/>
    <w:rsid w:val="003365C8"/>
    <w:rsid w:val="003D2C5D"/>
    <w:rsid w:val="00410A0B"/>
    <w:rsid w:val="00441E58"/>
    <w:rsid w:val="004503F8"/>
    <w:rsid w:val="00466021"/>
    <w:rsid w:val="004C5949"/>
    <w:rsid w:val="004F45E1"/>
    <w:rsid w:val="004F6CB4"/>
    <w:rsid w:val="005F6798"/>
    <w:rsid w:val="006053F9"/>
    <w:rsid w:val="006063BF"/>
    <w:rsid w:val="006633DF"/>
    <w:rsid w:val="00696793"/>
    <w:rsid w:val="00717128"/>
    <w:rsid w:val="007A4210"/>
    <w:rsid w:val="007A4F5C"/>
    <w:rsid w:val="00804917"/>
    <w:rsid w:val="00814F6C"/>
    <w:rsid w:val="00833047"/>
    <w:rsid w:val="008567E1"/>
    <w:rsid w:val="0086226C"/>
    <w:rsid w:val="00882FFE"/>
    <w:rsid w:val="00895555"/>
    <w:rsid w:val="008A6B55"/>
    <w:rsid w:val="00A21BD5"/>
    <w:rsid w:val="00A347C2"/>
    <w:rsid w:val="00AB4427"/>
    <w:rsid w:val="00B247C9"/>
    <w:rsid w:val="00B44A22"/>
    <w:rsid w:val="00BB0908"/>
    <w:rsid w:val="00C0096A"/>
    <w:rsid w:val="00C22235"/>
    <w:rsid w:val="00C83B28"/>
    <w:rsid w:val="00DA71EB"/>
    <w:rsid w:val="00E72CC5"/>
    <w:rsid w:val="00E73F05"/>
    <w:rsid w:val="00F0475D"/>
    <w:rsid w:val="00F753A6"/>
    <w:rsid w:val="00F86F22"/>
    <w:rsid w:val="00FA36A3"/>
    <w:rsid w:val="00FB0689"/>
    <w:rsid w:val="01F2533F"/>
    <w:rsid w:val="07890DE8"/>
    <w:rsid w:val="07DC6674"/>
    <w:rsid w:val="0857273B"/>
    <w:rsid w:val="088038FF"/>
    <w:rsid w:val="0894259F"/>
    <w:rsid w:val="0AD84D58"/>
    <w:rsid w:val="0BDF4286"/>
    <w:rsid w:val="0C724AF9"/>
    <w:rsid w:val="0D471659"/>
    <w:rsid w:val="0D834936"/>
    <w:rsid w:val="0E237E82"/>
    <w:rsid w:val="1060186C"/>
    <w:rsid w:val="11E12C61"/>
    <w:rsid w:val="12A56222"/>
    <w:rsid w:val="1CAE4A99"/>
    <w:rsid w:val="200A5B20"/>
    <w:rsid w:val="21690F5F"/>
    <w:rsid w:val="249C559F"/>
    <w:rsid w:val="2D673109"/>
    <w:rsid w:val="2F4F0A2B"/>
    <w:rsid w:val="310103F1"/>
    <w:rsid w:val="38394C4C"/>
    <w:rsid w:val="3A5F63D4"/>
    <w:rsid w:val="3C034C82"/>
    <w:rsid w:val="408F27F7"/>
    <w:rsid w:val="42536FE0"/>
    <w:rsid w:val="459E2EC4"/>
    <w:rsid w:val="48EB00AD"/>
    <w:rsid w:val="4AC047B0"/>
    <w:rsid w:val="527618D9"/>
    <w:rsid w:val="54676806"/>
    <w:rsid w:val="57AF2DEA"/>
    <w:rsid w:val="5D8131F5"/>
    <w:rsid w:val="5E82661B"/>
    <w:rsid w:val="60312ADF"/>
    <w:rsid w:val="67B13EAA"/>
    <w:rsid w:val="68D01CCB"/>
    <w:rsid w:val="6F911E17"/>
    <w:rsid w:val="702B4594"/>
    <w:rsid w:val="7063216F"/>
    <w:rsid w:val="74784BA3"/>
    <w:rsid w:val="74CC462D"/>
    <w:rsid w:val="75E64D79"/>
    <w:rsid w:val="77804B1B"/>
    <w:rsid w:val="79300FDE"/>
    <w:rsid w:val="7DD62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B2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063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063B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063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063BF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41E5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1E58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76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31</Words>
  <Characters>183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西安经开第一幼儿园简介</dc:title>
  <dc:subject/>
  <dc:creator>Administrator</dc:creator>
  <cp:keywords/>
  <dc:description/>
  <cp:lastModifiedBy>Administrator</cp:lastModifiedBy>
  <cp:revision>8</cp:revision>
  <cp:lastPrinted>2016-04-07T02:51:00Z</cp:lastPrinted>
  <dcterms:created xsi:type="dcterms:W3CDTF">2016-04-07T03:25:00Z</dcterms:created>
  <dcterms:modified xsi:type="dcterms:W3CDTF">2016-04-07T04:31:00Z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